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A7E772" w14:textId="77777777" w:rsidR="008E5CF8" w:rsidRDefault="008E5CF8" w:rsidP="008E5C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BOTELER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fl.1415)</w:t>
      </w:r>
    </w:p>
    <w:p w14:paraId="6066CC3D" w14:textId="77777777" w:rsidR="008E5CF8" w:rsidRDefault="008E5CF8" w:rsidP="008E5C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B63978" w14:textId="77777777" w:rsidR="008E5CF8" w:rsidRDefault="008E5CF8" w:rsidP="008E5C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C78D5C" w14:textId="77777777" w:rsidR="008E5CF8" w:rsidRDefault="008E5CF8" w:rsidP="008E5C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May1415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to whom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Tiptoft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granted all his </w:t>
      </w:r>
      <w:proofErr w:type="gramStart"/>
      <w:r>
        <w:rPr>
          <w:rFonts w:ascii="Times New Roman" w:hAnsi="Times New Roman" w:cs="Times New Roman"/>
          <w:sz w:val="24"/>
          <w:szCs w:val="24"/>
        </w:rPr>
        <w:t>lands</w:t>
      </w:r>
      <w:proofErr w:type="gramEnd"/>
    </w:p>
    <w:p w14:paraId="1986B0F4" w14:textId="77777777" w:rsidR="008E5CF8" w:rsidRDefault="008E5CF8" w:rsidP="008E5C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and tenements in Wiltshire.</w:t>
      </w:r>
    </w:p>
    <w:p w14:paraId="5F3F52C3" w14:textId="77777777" w:rsidR="008E5CF8" w:rsidRDefault="008E5CF8" w:rsidP="008E5C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26-91)</w:t>
      </w:r>
    </w:p>
    <w:p w14:paraId="1B56DFAE" w14:textId="77777777" w:rsidR="008E5CF8" w:rsidRDefault="008E5CF8" w:rsidP="008E5C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CFCBB5" w14:textId="77777777" w:rsidR="008E5CF8" w:rsidRDefault="008E5CF8" w:rsidP="008E5C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C6D31E" w14:textId="77777777" w:rsidR="008E5CF8" w:rsidRDefault="008E5CF8" w:rsidP="008E5C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March 2021</w:t>
      </w:r>
    </w:p>
    <w:p w14:paraId="305DB8D0" w14:textId="4A9E032F" w:rsidR="00BA00AB" w:rsidRPr="008E5CF8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8E5CF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35502E" w14:textId="77777777" w:rsidR="008E5CF8" w:rsidRDefault="008E5CF8" w:rsidP="009139A6">
      <w:r>
        <w:separator/>
      </w:r>
    </w:p>
  </w:endnote>
  <w:endnote w:type="continuationSeparator" w:id="0">
    <w:p w14:paraId="1DA79D55" w14:textId="77777777" w:rsidR="008E5CF8" w:rsidRDefault="008E5CF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36E82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E0742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DBE3B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87E054" w14:textId="77777777" w:rsidR="008E5CF8" w:rsidRDefault="008E5CF8" w:rsidP="009139A6">
      <w:r>
        <w:separator/>
      </w:r>
    </w:p>
  </w:footnote>
  <w:footnote w:type="continuationSeparator" w:id="0">
    <w:p w14:paraId="54898F7B" w14:textId="77777777" w:rsidR="008E5CF8" w:rsidRDefault="008E5CF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41EC5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806E5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9C451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CF8"/>
    <w:rsid w:val="000666E0"/>
    <w:rsid w:val="002510B7"/>
    <w:rsid w:val="005C130B"/>
    <w:rsid w:val="00826F5C"/>
    <w:rsid w:val="008E5CF8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B142C6"/>
  <w15:chartTrackingRefBased/>
  <w15:docId w15:val="{4DE6351B-B648-45EE-B31D-70C1F56F8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2021-03-11T12:31:00Z</dcterms:created>
  <dcterms:modified xsi:type="dcterms:W3CDTF">2021-03-11T12:37:00Z</dcterms:modified>
</cp:coreProperties>
</file>